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2026-05-07/007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TK-DECT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Hardware und Dienstleistung wird für den Umbau der DECT OpenScape 4000 TK-Anlage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